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996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087CE6" w:rsidRPr="008F0711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087CE6" w:rsidRPr="00757E4F" w:rsidRDefault="00087CE6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Default="00087CE6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087CE6" w:rsidRPr="00DB1D2E" w:rsidRDefault="00087CE6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087CE6" w:rsidRPr="00963552" w:rsidRDefault="00087CE6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087CE6" w:rsidRPr="00BE3697" w:rsidRDefault="00087CE6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087CE6" w:rsidRPr="005B4389" w:rsidRDefault="00087CE6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87CE6" w:rsidRPr="005B4389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087CE6" w:rsidRPr="00087CE6" w:rsidRDefault="00087CE6">
            <w:pPr>
              <w:rPr>
                <w:sz w:val="26"/>
                <w:szCs w:val="26"/>
              </w:rPr>
            </w:pPr>
            <w:r w:rsidRPr="00087CE6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087CE6">
              <w:rPr>
                <w:sz w:val="26"/>
                <w:szCs w:val="26"/>
              </w:rPr>
              <w:t>Провиденского</w:t>
            </w:r>
            <w:proofErr w:type="spellEnd"/>
            <w:r w:rsidRPr="00087CE6">
              <w:rPr>
                <w:sz w:val="26"/>
                <w:szCs w:val="26"/>
              </w:rPr>
              <w:t xml:space="preserve"> городского округа Чукотского автономного округа</w:t>
            </w:r>
          </w:p>
          <w:p w:rsidR="00087CE6" w:rsidRPr="00087CE6" w:rsidRDefault="00087CE6">
            <w:pPr>
              <w:rPr>
                <w:sz w:val="26"/>
                <w:szCs w:val="26"/>
              </w:rPr>
            </w:pPr>
          </w:p>
          <w:p w:rsidR="00087CE6" w:rsidRPr="008F0711" w:rsidRDefault="008F0711" w:rsidP="00087CE6">
            <w:pPr>
              <w:framePr w:hSpace="180" w:wrap="around" w:vAnchor="page" w:hAnchor="margin" w:y="905"/>
              <w:rPr>
                <w:sz w:val="26"/>
                <w:szCs w:val="26"/>
                <w:lang w:val="en-US"/>
              </w:rPr>
            </w:pPr>
            <w:r w:rsidRPr="008F0711">
              <w:rPr>
                <w:sz w:val="26"/>
                <w:szCs w:val="26"/>
                <w:lang w:val="en-US"/>
              </w:rPr>
              <w:t>e-mail: prov.adm@mail.ru</w:t>
            </w:r>
            <w:bookmarkStart w:id="3" w:name="_GoBack"/>
            <w:bookmarkEnd w:id="3"/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087CE6" w:rsidRPr="00694BDE" w:rsidRDefault="00087CE6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087CE6" w:rsidRPr="00A44B4C" w:rsidRDefault="00087CE6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087CE6" w:rsidRPr="0022342A" w:rsidRDefault="00087CE6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087CE6" w:rsidRPr="00A44B4C" w:rsidRDefault="00087CE6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087CE6" w:rsidRPr="00A44B4C" w:rsidRDefault="00087CE6" w:rsidP="00E93476"/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909" w:type="dxa"/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Default="00087CE6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087CE6" w:rsidRDefault="00087CE6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087CE6" w:rsidRPr="0022342A" w:rsidRDefault="00087CE6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087CE6" w:rsidRPr="0022342A" w:rsidRDefault="00087CE6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087CE6" w:rsidRPr="001A0448" w:rsidRDefault="00087CE6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1A0448" w:rsidRDefault="00087CE6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087CE6" w:rsidRPr="001A0448" w:rsidRDefault="00087CE6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A1D" w:rsidRDefault="00545A1D">
      <w:r>
        <w:separator/>
      </w:r>
    </w:p>
  </w:endnote>
  <w:endnote w:type="continuationSeparator" w:id="0">
    <w:p w:rsidR="00545A1D" w:rsidRDefault="0054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A1D" w:rsidRDefault="00545A1D">
      <w:r>
        <w:separator/>
      </w:r>
    </w:p>
  </w:footnote>
  <w:footnote w:type="continuationSeparator" w:id="0">
    <w:p w:rsidR="00545A1D" w:rsidRDefault="00545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F0711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87CE6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6745A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873"/>
    <w:rsid w:val="00396F90"/>
    <w:rsid w:val="003D15F0"/>
    <w:rsid w:val="003F0031"/>
    <w:rsid w:val="00402754"/>
    <w:rsid w:val="004411CC"/>
    <w:rsid w:val="00471171"/>
    <w:rsid w:val="0049273B"/>
    <w:rsid w:val="004B263B"/>
    <w:rsid w:val="004C2D40"/>
    <w:rsid w:val="004D7688"/>
    <w:rsid w:val="0050325D"/>
    <w:rsid w:val="00545A1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53E7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0711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6DD2"/>
    <w:rsid w:val="00AB7AD4"/>
    <w:rsid w:val="00AD44B6"/>
    <w:rsid w:val="00AD66BC"/>
    <w:rsid w:val="00AF5DC7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8F1CE-91BC-49A1-B415-BB64992E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2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5</cp:revision>
  <cp:lastPrinted>2021-02-09T21:47:00Z</cp:lastPrinted>
  <dcterms:created xsi:type="dcterms:W3CDTF">2021-02-11T00:09:00Z</dcterms:created>
  <dcterms:modified xsi:type="dcterms:W3CDTF">2021-02-11T22:13:00Z</dcterms:modified>
</cp:coreProperties>
</file>